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DFAB6" w14:textId="77777777" w:rsidR="002B0849" w:rsidRDefault="002B0849">
      <w:pPr>
        <w:pStyle w:val="Heading1"/>
      </w:pPr>
      <w:r>
        <w:t xml:space="preserve">PRB: </w:t>
      </w:r>
      <w:proofErr w:type="spellStart"/>
      <w:r w:rsidR="00815548">
        <w:t>Zetafax</w:t>
      </w:r>
      <w:proofErr w:type="spellEnd"/>
      <w:r w:rsidR="00815548">
        <w:t xml:space="preserve"> Server fails when receiving faxes using SR140 with the H.323 protocol</w:t>
      </w:r>
      <w:bookmarkStart w:id="0" w:name="_GoBack"/>
      <w:bookmarkEnd w:id="0"/>
    </w:p>
    <w:p w14:paraId="0377E7C5" w14:textId="77777777" w:rsidR="002B0849" w:rsidRDefault="002B0849">
      <w:pPr>
        <w:pStyle w:val="ID"/>
      </w:pPr>
      <w:r>
        <w:t>ID: ZTN</w:t>
      </w:r>
      <w:r w:rsidR="00B30DA7">
        <w:t>1864</w:t>
      </w:r>
    </w:p>
    <w:p w14:paraId="2A032744" w14:textId="77777777" w:rsidR="002B0849" w:rsidRDefault="002B0849">
      <w:r>
        <w:t>This Zetafax technical note applies to:</w:t>
      </w:r>
    </w:p>
    <w:p w14:paraId="5606261B" w14:textId="77777777" w:rsidR="002B0849" w:rsidRDefault="00815548">
      <w:pPr>
        <w:numPr>
          <w:ilvl w:val="0"/>
          <w:numId w:val="14"/>
        </w:numPr>
      </w:pPr>
      <w:proofErr w:type="spellStart"/>
      <w:r>
        <w:t>Zetafax</w:t>
      </w:r>
      <w:proofErr w:type="spellEnd"/>
      <w:r>
        <w:t xml:space="preserve"> 2011</w:t>
      </w:r>
    </w:p>
    <w:p w14:paraId="44F0C1CF" w14:textId="77777777" w:rsidR="002B0849" w:rsidRDefault="002B0849">
      <w:pPr>
        <w:pStyle w:val="Heading2"/>
      </w:pPr>
      <w:r>
        <w:t>Symptom</w:t>
      </w:r>
    </w:p>
    <w:p w14:paraId="63480088" w14:textId="77777777" w:rsidR="002B0849" w:rsidRDefault="00815548">
      <w:r>
        <w:t xml:space="preserve">The </w:t>
      </w:r>
      <w:proofErr w:type="spellStart"/>
      <w:r>
        <w:t>Zetafax</w:t>
      </w:r>
      <w:proofErr w:type="spellEnd"/>
      <w:r>
        <w:t xml:space="preserve"> Server shuts down unexpectedly when receiving a fax.</w:t>
      </w:r>
    </w:p>
    <w:p w14:paraId="5C49558B" w14:textId="77777777" w:rsidR="00815548" w:rsidRDefault="00815548">
      <w:r>
        <w:t>The issue only applies to systems that are using SR140 with the H.323 protocol.</w:t>
      </w:r>
    </w:p>
    <w:p w14:paraId="0463A42B" w14:textId="77777777" w:rsidR="002B0849" w:rsidRDefault="002B0849">
      <w:pPr>
        <w:pStyle w:val="Heading2"/>
      </w:pPr>
      <w:r>
        <w:t>Cause</w:t>
      </w:r>
    </w:p>
    <w:p w14:paraId="7D9DC3F5" w14:textId="77777777" w:rsidR="002B0849" w:rsidRDefault="00815548">
      <w:pPr>
        <w:rPr>
          <w:bCs/>
        </w:rPr>
      </w:pPr>
      <w:r>
        <w:rPr>
          <w:bCs/>
        </w:rPr>
        <w:t xml:space="preserve">This issue is caused by a difference between the T38 and H.323 protocols when the gateway passes the caller information through to </w:t>
      </w:r>
      <w:proofErr w:type="spellStart"/>
      <w:r>
        <w:rPr>
          <w:bCs/>
        </w:rPr>
        <w:t>Zetafax</w:t>
      </w:r>
      <w:proofErr w:type="spellEnd"/>
      <w:r>
        <w:rPr>
          <w:bCs/>
        </w:rPr>
        <w:t xml:space="preserve"> Server.  When using the H.323 protocol a much longer value is passed through to </w:t>
      </w:r>
      <w:proofErr w:type="spellStart"/>
      <w:r>
        <w:rPr>
          <w:bCs/>
        </w:rPr>
        <w:t>Zetafax</w:t>
      </w:r>
      <w:proofErr w:type="spellEnd"/>
      <w:r>
        <w:rPr>
          <w:bCs/>
        </w:rPr>
        <w:t xml:space="preserve"> Server, which then needs to be parsed to extract the fax number.  The length of this value causes the problem described above.</w:t>
      </w:r>
    </w:p>
    <w:p w14:paraId="28739301" w14:textId="77777777" w:rsidR="002B0849" w:rsidRDefault="002B0849">
      <w:pPr>
        <w:pStyle w:val="Heading2"/>
      </w:pPr>
      <w:r>
        <w:t>Resolution</w:t>
      </w:r>
    </w:p>
    <w:p w14:paraId="74DB50B9" w14:textId="77777777" w:rsidR="00815548" w:rsidRDefault="00815548" w:rsidP="00815548">
      <w:r>
        <w:t>A hotfix is available to</w:t>
      </w:r>
      <w:r w:rsidRPr="002919EB">
        <w:t xml:space="preserve"> address </w:t>
      </w:r>
      <w:r>
        <w:t>this error.</w:t>
      </w:r>
    </w:p>
    <w:p w14:paraId="1CB4AE5D" w14:textId="77777777" w:rsidR="002B0849" w:rsidRDefault="002B0849">
      <w:pPr>
        <w:pStyle w:val="Heading2"/>
      </w:pPr>
      <w:r>
        <w:t>Status</w:t>
      </w:r>
    </w:p>
    <w:p w14:paraId="5A91E1A7" w14:textId="77777777" w:rsidR="00815548" w:rsidRDefault="00815548" w:rsidP="00815548">
      <w:r>
        <w:t>Please contact your local support office or reseller to request this hotfix.</w:t>
      </w:r>
    </w:p>
    <w:p w14:paraId="298AA287" w14:textId="77777777" w:rsidR="008122E6" w:rsidRDefault="002B0849">
      <w:pPr>
        <w:pStyle w:val="Lastupdated"/>
      </w:pPr>
      <w:r>
        <w:t xml:space="preserve">Last updated: </w:t>
      </w:r>
      <w:r w:rsidR="00815548">
        <w:t>09/08/2011</w:t>
      </w:r>
      <w:r>
        <w:t xml:space="preserve"> (</w:t>
      </w:r>
      <w:r w:rsidR="00815548">
        <w:t>JW</w:t>
      </w:r>
      <w:r>
        <w:t>/&lt;reviewer&gt;)</w:t>
      </w:r>
    </w:p>
    <w:p w14:paraId="4689ED3C" w14:textId="77777777" w:rsidR="008122E6" w:rsidRPr="00935A8A" w:rsidRDefault="008122E6" w:rsidP="008122E6">
      <w:pPr>
        <w:pStyle w:val="Keywords"/>
      </w:pPr>
      <w:r>
        <w:t>Keywords: &lt;area&gt; &lt;keywords&gt;</w:t>
      </w:r>
    </w:p>
    <w:p w14:paraId="345EE89F" w14:textId="77777777" w:rsidR="008122E6" w:rsidRPr="008122E6" w:rsidRDefault="008122E6" w:rsidP="008122E6"/>
    <w:sectPr w:rsidR="008122E6" w:rsidRPr="008122E6">
      <w:headerReference w:type="default" r:id="rId10"/>
      <w:pgSz w:w="11906" w:h="16838"/>
      <w:pgMar w:top="1440" w:right="1106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478EB" w14:textId="77777777" w:rsidR="00815548" w:rsidRDefault="00815548">
      <w:r>
        <w:separator/>
      </w:r>
    </w:p>
  </w:endnote>
  <w:endnote w:type="continuationSeparator" w:id="0">
    <w:p w14:paraId="7EF1D0DF" w14:textId="77777777" w:rsidR="00815548" w:rsidRDefault="00815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EDCBA" w14:textId="77777777" w:rsidR="00815548" w:rsidRDefault="00815548">
      <w:r>
        <w:separator/>
      </w:r>
    </w:p>
  </w:footnote>
  <w:footnote w:type="continuationSeparator" w:id="0">
    <w:p w14:paraId="217AC117" w14:textId="77777777" w:rsidR="00815548" w:rsidRDefault="00815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0975AD" w14:textId="77777777" w:rsidR="002B0849" w:rsidRDefault="002B0849">
    <w:pPr>
      <w:pStyle w:val="Header"/>
      <w:rPr>
        <w:rFonts w:cs="Arial"/>
        <w:i/>
        <w:iCs/>
        <w:sz w:val="18"/>
      </w:rPr>
    </w:pPr>
    <w:r>
      <w:rPr>
        <w:rFonts w:cs="Arial"/>
        <w:i/>
        <w:iCs/>
        <w:sz w:val="18"/>
      </w:rPr>
      <w:t>ZTN</w:t>
    </w:r>
    <w:r w:rsidR="00B30DA7">
      <w:rPr>
        <w:rFonts w:cs="Arial"/>
        <w:i/>
        <w:iCs/>
        <w:sz w:val="18"/>
      </w:rPr>
      <w:t>1864-</w:t>
    </w:r>
    <w:r>
      <w:rPr>
        <w:rFonts w:cs="Arial"/>
        <w:i/>
        <w:iCs/>
        <w:sz w:val="18"/>
      </w:rPr>
      <w:t xml:space="preserve">PRB: </w:t>
    </w:r>
    <w:proofErr w:type="spellStart"/>
    <w:r w:rsidR="00815548">
      <w:t>Zetafax</w:t>
    </w:r>
    <w:proofErr w:type="spellEnd"/>
    <w:r w:rsidR="00815548">
      <w:t xml:space="preserve"> Server fails when receiving faxes using SR140 with the H.323 protocol</w:t>
    </w:r>
    <w:r>
      <w:rPr>
        <w:rFonts w:cs="Arial"/>
        <w:i/>
        <w:iCs/>
        <w:sz w:val="18"/>
      </w:rPr>
      <w:tab/>
    </w:r>
    <w:r>
      <w:rPr>
        <w:rFonts w:cs="Arial"/>
        <w:i/>
        <w:iCs/>
        <w:sz w:val="18"/>
      </w:rPr>
      <w:tab/>
    </w:r>
    <w:r>
      <w:rPr>
        <w:rStyle w:val="PageNumber"/>
        <w:rFonts w:cs="Arial"/>
        <w:i/>
        <w:iCs/>
        <w:sz w:val="18"/>
      </w:rPr>
      <w:fldChar w:fldCharType="begin"/>
    </w:r>
    <w:r>
      <w:rPr>
        <w:rStyle w:val="PageNumber"/>
        <w:rFonts w:cs="Arial"/>
        <w:i/>
        <w:iCs/>
        <w:sz w:val="18"/>
      </w:rPr>
      <w:instrText xml:space="preserve"> PAGE </w:instrText>
    </w:r>
    <w:r>
      <w:rPr>
        <w:rStyle w:val="PageNumber"/>
        <w:rFonts w:cs="Arial"/>
        <w:i/>
        <w:iCs/>
        <w:sz w:val="18"/>
      </w:rPr>
      <w:fldChar w:fldCharType="separate"/>
    </w:r>
    <w:r w:rsidR="00071627">
      <w:rPr>
        <w:rStyle w:val="PageNumber"/>
        <w:rFonts w:cs="Arial"/>
        <w:i/>
        <w:iCs/>
        <w:noProof/>
        <w:sz w:val="18"/>
      </w:rPr>
      <w:t>1</w:t>
    </w:r>
    <w:r>
      <w:rPr>
        <w:rStyle w:val="PageNumber"/>
        <w:rFonts w:cs="Arial"/>
        <w:i/>
        <w:i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08AC02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0EC27E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1E1A54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EB4C74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F9B41E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6D82B5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4FF4A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1BAB8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1280FB9"/>
    <w:multiLevelType w:val="hybridMultilevel"/>
    <w:tmpl w:val="DA00D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1E2152"/>
    <w:multiLevelType w:val="hybridMultilevel"/>
    <w:tmpl w:val="1F30ED6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8D69DF"/>
    <w:multiLevelType w:val="hybridMultilevel"/>
    <w:tmpl w:val="A788B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23CC6"/>
    <w:multiLevelType w:val="hybridMultilevel"/>
    <w:tmpl w:val="75B621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AC0D07"/>
    <w:multiLevelType w:val="hybridMultilevel"/>
    <w:tmpl w:val="DA1CE536"/>
    <w:lvl w:ilvl="0" w:tplc="805A8ED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5ED5650"/>
    <w:multiLevelType w:val="hybridMultilevel"/>
    <w:tmpl w:val="26644E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8"/>
  </w:num>
  <w:num w:numId="5">
    <w:abstractNumId w:val="11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5548"/>
    <w:rsid w:val="00071627"/>
    <w:rsid w:val="002B0849"/>
    <w:rsid w:val="006F0844"/>
    <w:rsid w:val="008122E6"/>
    <w:rsid w:val="00815548"/>
    <w:rsid w:val="00B30DA7"/>
    <w:rsid w:val="00DA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AAE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keepLines/>
      <w:spacing w:after="240"/>
    </w:pPr>
    <w:rPr>
      <w:rFonts w:ascii="Arial" w:hAnsi="Arial"/>
      <w:lang w:eastAsia="en-US"/>
    </w:rPr>
  </w:style>
  <w:style w:type="paragraph" w:styleId="Heading1">
    <w:name w:val="heading 1"/>
    <w:basedOn w:val="Normal"/>
    <w:next w:val="ID"/>
    <w:qFormat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pPr>
      <w:keepNext/>
      <w:spacing w:before="240" w:after="120"/>
      <w:outlineLvl w:val="1"/>
    </w:pPr>
    <w:rPr>
      <w:b/>
      <w:bCs/>
      <w:iC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pPr>
      <w:keepNext/>
      <w:spacing w:line="240" w:lineRule="atLeas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spacing w:line="240" w:lineRule="atLeast"/>
      <w:outlineLvl w:val="4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ID">
    <w:name w:val="ID"/>
    <w:basedOn w:val="Normal"/>
    <w:next w:val="Normal"/>
    <w:pPr>
      <w:spacing w:after="720"/>
    </w:pPr>
    <w:rPr>
      <w:b/>
      <w:sz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Lastupdated">
    <w:name w:val="Last updated"/>
    <w:basedOn w:val="Normal"/>
    <w:next w:val="Normal"/>
    <w:pPr>
      <w:spacing w:before="720"/>
    </w:pPr>
    <w:rPr>
      <w:sz w:val="16"/>
    </w:rPr>
  </w:style>
  <w:style w:type="paragraph" w:customStyle="1" w:styleId="Keywords">
    <w:name w:val="Keywords"/>
    <w:basedOn w:val="Normal"/>
    <w:rsid w:val="008122E6"/>
    <w:pPr>
      <w:spacing w:before="240" w:after="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intranet/techsupport/technotes/Zetafax/Forms/Zetafax%20Technote%20-%20PRB/Zetafax%20technote%20-%20PR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etafax Technote - PRB" ma:contentTypeID="0x010100B5D7BDB6576F224DB6AA014DF32FAEAA00098B16BC0735F641A71689AFA51B97E3" ma:contentTypeVersion="2" ma:contentTypeDescription="" ma:contentTypeScope="" ma:versionID="d6148038828ce4c19bcc5cf79b8556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E599A7-8D54-437B-BBCC-7D226CD6C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C6113C-C5AB-4BD2-8323-CC1949A59E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0E9D57-13DB-42E0-9465-BD1A0641BFFB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Zetafax%20technote%20-%20PRB.dot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Zetafax Server fails when receiving faxes using SR140 with the H.323 protocol</vt:lpstr>
    </vt:vector>
  </TitlesOfParts>
  <Company>EQUISYS plc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Zetafax Server fails when receiving faxes using SR140 with the H.323 protocol</dc:title>
  <dc:creator>Jonathan White</dc:creator>
  <cp:lastModifiedBy>Jonathan White</cp:lastModifiedBy>
  <cp:revision>2</cp:revision>
  <cp:lastPrinted>1601-01-01T00:00:00Z</cp:lastPrinted>
  <dcterms:created xsi:type="dcterms:W3CDTF">2011-08-09T15:44:00Z</dcterms:created>
  <dcterms:modified xsi:type="dcterms:W3CDTF">2011-08-09T15:44:00Z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0x010100B5D7BDB6576F224DB6AA014DF32FAEAA00098B16BC0735F641A71689AFA51B97E3</vt:lpwstr>
  </property>
</Properties>
</file>